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8D626" w14:textId="77777777" w:rsidR="00CE1718" w:rsidRDefault="00CE1718" w:rsidP="00CE17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WHYTE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0BCC34BE" w14:textId="77777777" w:rsidR="00CE1718" w:rsidRDefault="00CE1718" w:rsidP="00CE17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the church of </w:t>
      </w:r>
      <w:proofErr w:type="spellStart"/>
      <w:proofErr w:type="gramStart"/>
      <w:r>
        <w:rPr>
          <w:rFonts w:cs="Times New Roman"/>
          <w:szCs w:val="24"/>
        </w:rPr>
        <w:t>St.Margaret</w:t>
      </w:r>
      <w:proofErr w:type="spellEnd"/>
      <w:proofErr w:type="gramEnd"/>
      <w:r>
        <w:rPr>
          <w:rFonts w:cs="Times New Roman"/>
          <w:szCs w:val="24"/>
        </w:rPr>
        <w:t xml:space="preserve"> Moses, London.</w:t>
      </w:r>
    </w:p>
    <w:p w14:paraId="341014B2" w14:textId="77777777" w:rsidR="00CE1718" w:rsidRDefault="00CE1718" w:rsidP="00CE1718">
      <w:pPr>
        <w:pStyle w:val="NoSpacing"/>
        <w:rPr>
          <w:rFonts w:cs="Times New Roman"/>
          <w:szCs w:val="24"/>
        </w:rPr>
      </w:pPr>
    </w:p>
    <w:p w14:paraId="67F6C8ED" w14:textId="77777777" w:rsidR="00CE1718" w:rsidRDefault="00CE1718" w:rsidP="00CE1718">
      <w:pPr>
        <w:pStyle w:val="NoSpacing"/>
        <w:rPr>
          <w:rFonts w:cs="Times New Roman"/>
          <w:szCs w:val="24"/>
        </w:rPr>
      </w:pPr>
    </w:p>
    <w:p w14:paraId="01872B41" w14:textId="77777777" w:rsidR="00CE1718" w:rsidRDefault="00CE1718" w:rsidP="00CE1718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23 Apr.1425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Shirborne</w:t>
      </w:r>
      <w:proofErr w:type="spellEnd"/>
      <w:r>
        <w:rPr>
          <w:rFonts w:cs="Times New Roman"/>
          <w:szCs w:val="24"/>
        </w:rPr>
        <w:t xml:space="preserve"> of London, goldsmith(q.v.), Stephen Colle of London, goldsmith(q.v.), Robert </w:t>
      </w:r>
      <w:proofErr w:type="spellStart"/>
      <w:r>
        <w:rPr>
          <w:rFonts w:cs="Times New Roman"/>
          <w:szCs w:val="24"/>
        </w:rPr>
        <w:t>Fenescales</w:t>
      </w:r>
      <w:proofErr w:type="spellEnd"/>
      <w:r>
        <w:rPr>
          <w:rFonts w:cs="Times New Roman"/>
          <w:szCs w:val="24"/>
        </w:rPr>
        <w:t xml:space="preserve"> of London, tailor(q.v.), and John Colle of London, goldsmith(q.v.), brought a plaint of intrusion against him, Guy Terry of London, baker(q.v.), and Stephen Brugge of London, brewer(q.v.), touching their free tenement in the said parish.</w:t>
      </w:r>
    </w:p>
    <w:p w14:paraId="39931975" w14:textId="77777777" w:rsidR="00CE1718" w:rsidRDefault="00CE1718" w:rsidP="00CE1718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181)</w:t>
      </w:r>
    </w:p>
    <w:p w14:paraId="5B4463DD" w14:textId="77777777" w:rsidR="00CE1718" w:rsidRDefault="00CE1718" w:rsidP="00CE1718">
      <w:pPr>
        <w:pStyle w:val="NoSpacing"/>
        <w:rPr>
          <w:rFonts w:cs="Times New Roman"/>
          <w:szCs w:val="24"/>
        </w:rPr>
      </w:pPr>
    </w:p>
    <w:p w14:paraId="69B7E9BA" w14:textId="77777777" w:rsidR="00CE1718" w:rsidRDefault="00CE1718" w:rsidP="00CE1718">
      <w:pPr>
        <w:pStyle w:val="NoSpacing"/>
        <w:rPr>
          <w:rFonts w:cs="Times New Roman"/>
          <w:szCs w:val="24"/>
        </w:rPr>
      </w:pPr>
    </w:p>
    <w:p w14:paraId="4F8E799C" w14:textId="77777777" w:rsidR="00CE1718" w:rsidRDefault="00CE1718" w:rsidP="00CE17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2024</w:t>
      </w:r>
    </w:p>
    <w:p w14:paraId="487E21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8095C" w14:textId="77777777" w:rsidR="00CE1718" w:rsidRDefault="00CE1718" w:rsidP="009139A6">
      <w:r>
        <w:separator/>
      </w:r>
    </w:p>
  </w:endnote>
  <w:endnote w:type="continuationSeparator" w:id="0">
    <w:p w14:paraId="6604BB4A" w14:textId="77777777" w:rsidR="00CE1718" w:rsidRDefault="00CE17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D7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B19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8B1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3BBA4" w14:textId="77777777" w:rsidR="00CE1718" w:rsidRDefault="00CE1718" w:rsidP="009139A6">
      <w:r>
        <w:separator/>
      </w:r>
    </w:p>
  </w:footnote>
  <w:footnote w:type="continuationSeparator" w:id="0">
    <w:p w14:paraId="4A175610" w14:textId="77777777" w:rsidR="00CE1718" w:rsidRDefault="00CE17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378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EC4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F99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718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E171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2B41B"/>
  <w15:chartTrackingRefBased/>
  <w15:docId w15:val="{C203E485-F4B4-4DD4-833B-979211F42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2024-12-06T20:21:00Z</dcterms:created>
  <dcterms:modified xsi:type="dcterms:W3CDTF">2024-12-06T20:22:00Z</dcterms:modified>
</cp:coreProperties>
</file>